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57D10AF3"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08462E" w:rsidRPr="0008462E">
        <w:rPr>
          <w:b/>
          <w:i/>
          <w:noProof/>
          <w:sz w:val="28"/>
        </w:rPr>
        <w:t>R5-224530</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A80AD45" w:rsidR="001E41F3" w:rsidRPr="00D01D4E" w:rsidRDefault="0008462E" w:rsidP="00C2344A">
            <w:pPr>
              <w:pStyle w:val="CRCoverPage"/>
              <w:spacing w:after="0"/>
              <w:jc w:val="center"/>
              <w:rPr>
                <w:noProof/>
                <w:lang w:eastAsia="zh-CN"/>
              </w:rPr>
            </w:pPr>
            <w:r>
              <w:rPr>
                <w:b/>
                <w:noProof/>
                <w:sz w:val="28"/>
                <w:lang w:eastAsia="zh-CN"/>
              </w:rPr>
              <w:t>0350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7C9F51E" w:rsidR="001E41F3" w:rsidRPr="00D01D4E" w:rsidRDefault="0008462E" w:rsidP="00035452">
            <w:pPr>
              <w:pStyle w:val="CRCoverPage"/>
              <w:spacing w:after="0"/>
              <w:ind w:left="100"/>
              <w:rPr>
                <w:noProof/>
                <w:lang w:eastAsia="zh-CN"/>
              </w:rPr>
            </w:pPr>
            <w:r w:rsidRPr="0008462E">
              <w:rPr>
                <w:noProof/>
                <w:lang w:eastAsia="zh-CN"/>
              </w:rPr>
              <w:t>TT analysis for NR SL RRM TC 9.1.4.3 - resource re-evaluation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3BB14" w:rsidR="00B33E2F" w:rsidRPr="00D01D4E" w:rsidRDefault="00514DC3" w:rsidP="00210196">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F157B6">
              <w:rPr>
                <w:noProof/>
                <w:lang w:eastAsia="zh-CN"/>
              </w:rPr>
              <w:t>4.</w:t>
            </w:r>
            <w:r w:rsidR="00210196">
              <w:rPr>
                <w:noProof/>
                <w:lang w:eastAsia="zh-CN"/>
              </w:rPr>
              <w:t>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C1B6A95" w:rsidR="00514DC3" w:rsidRPr="00D01D4E" w:rsidRDefault="00514DC3" w:rsidP="00210196">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F157B6">
              <w:rPr>
                <w:noProof/>
                <w:lang w:eastAsia="zh-CN"/>
              </w:rPr>
              <w:t>4.</w:t>
            </w:r>
            <w:r w:rsidR="00210196">
              <w:rPr>
                <w:noProof/>
                <w:lang w:eastAsia="zh-CN"/>
              </w:rPr>
              <w:t>3</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50EF98C"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08462E">
              <w:rPr>
                <w:noProof/>
              </w:rPr>
              <w:t>1889, 1893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9F49B" w:rsidR="007B263F" w:rsidRPr="0008462E" w:rsidRDefault="0008462E" w:rsidP="00D54284">
            <w:pPr>
              <w:pStyle w:val="CRCoverPage"/>
              <w:spacing w:after="0"/>
              <w:ind w:left="100"/>
              <w:rPr>
                <w:b/>
                <w:noProof/>
              </w:rPr>
            </w:pPr>
            <w:r w:rsidRPr="0008462E">
              <w:rPr>
                <w:rFonts w:hint="eastAsia"/>
                <w:b/>
                <w:noProof/>
                <w:lang w:eastAsia="zh-CN"/>
              </w:rPr>
              <w:t>RAN</w:t>
            </w:r>
            <w:r w:rsidRPr="0008462E">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2264664E" w:rsidR="00514DC3" w:rsidRDefault="00514DC3" w:rsidP="00514DC3">
      <w:pPr>
        <w:rPr>
          <w:lang w:eastAsia="zh-CN"/>
        </w:rPr>
      </w:pPr>
      <w:r w:rsidRPr="00415567">
        <w:t>"</w:t>
      </w:r>
      <w:r w:rsidR="00D54284" w:rsidRPr="00514DC3">
        <w:rPr>
          <w:lang w:eastAsia="zh-CN"/>
        </w:rPr>
        <w:t>38.533 9.1.</w:t>
      </w:r>
      <w:r w:rsidR="00F157B6">
        <w:rPr>
          <w:lang w:eastAsia="zh-CN"/>
        </w:rPr>
        <w:t>4.</w:t>
      </w:r>
      <w:r w:rsidR="00210196">
        <w:rPr>
          <w:lang w:eastAsia="zh-CN"/>
        </w:rPr>
        <w:t>3</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79ADC" w14:textId="77777777" w:rsidR="00A82995" w:rsidRDefault="00A82995">
      <w:r>
        <w:separator/>
      </w:r>
    </w:p>
  </w:endnote>
  <w:endnote w:type="continuationSeparator" w:id="0">
    <w:p w14:paraId="7C20A343" w14:textId="77777777" w:rsidR="00A82995" w:rsidRDefault="00A8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51DDC" w14:textId="77777777" w:rsidR="00A82995" w:rsidRDefault="00A82995">
      <w:r>
        <w:separator/>
      </w:r>
    </w:p>
  </w:footnote>
  <w:footnote w:type="continuationSeparator" w:id="0">
    <w:p w14:paraId="32F55927" w14:textId="77777777" w:rsidR="00A82995" w:rsidRDefault="00A82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462E"/>
    <w:rsid w:val="0008756A"/>
    <w:rsid w:val="000A6394"/>
    <w:rsid w:val="000A6A1F"/>
    <w:rsid w:val="000B2B0A"/>
    <w:rsid w:val="000B7FED"/>
    <w:rsid w:val="000C038A"/>
    <w:rsid w:val="000C45DB"/>
    <w:rsid w:val="000C6598"/>
    <w:rsid w:val="000D44B3"/>
    <w:rsid w:val="000E05EE"/>
    <w:rsid w:val="000E520D"/>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10196"/>
    <w:rsid w:val="00224782"/>
    <w:rsid w:val="00237495"/>
    <w:rsid w:val="002421B5"/>
    <w:rsid w:val="0026004D"/>
    <w:rsid w:val="00262E73"/>
    <w:rsid w:val="002640DD"/>
    <w:rsid w:val="00275D12"/>
    <w:rsid w:val="002844FC"/>
    <w:rsid w:val="00284841"/>
    <w:rsid w:val="00284FEB"/>
    <w:rsid w:val="002860C4"/>
    <w:rsid w:val="00292136"/>
    <w:rsid w:val="002A0D96"/>
    <w:rsid w:val="002B5741"/>
    <w:rsid w:val="002C7B24"/>
    <w:rsid w:val="002D7388"/>
    <w:rsid w:val="002E3B95"/>
    <w:rsid w:val="002E472E"/>
    <w:rsid w:val="002E51C3"/>
    <w:rsid w:val="00305409"/>
    <w:rsid w:val="00335AC0"/>
    <w:rsid w:val="0034507C"/>
    <w:rsid w:val="003609EF"/>
    <w:rsid w:val="0036231A"/>
    <w:rsid w:val="0037116B"/>
    <w:rsid w:val="00374DD4"/>
    <w:rsid w:val="00375E79"/>
    <w:rsid w:val="003A6203"/>
    <w:rsid w:val="003B48BB"/>
    <w:rsid w:val="003C0911"/>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E2C44"/>
    <w:rsid w:val="005E2C64"/>
    <w:rsid w:val="005F3D85"/>
    <w:rsid w:val="005F669F"/>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3E10"/>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0DA2"/>
    <w:rsid w:val="009E3297"/>
    <w:rsid w:val="009E7095"/>
    <w:rsid w:val="009F734F"/>
    <w:rsid w:val="00A17F3B"/>
    <w:rsid w:val="00A20CD9"/>
    <w:rsid w:val="00A246B6"/>
    <w:rsid w:val="00A47E70"/>
    <w:rsid w:val="00A50CF0"/>
    <w:rsid w:val="00A62D3A"/>
    <w:rsid w:val="00A637B3"/>
    <w:rsid w:val="00A7671C"/>
    <w:rsid w:val="00A82995"/>
    <w:rsid w:val="00A95F7F"/>
    <w:rsid w:val="00AA2CBC"/>
    <w:rsid w:val="00AA632F"/>
    <w:rsid w:val="00AA6BA5"/>
    <w:rsid w:val="00AC5820"/>
    <w:rsid w:val="00AD1CD8"/>
    <w:rsid w:val="00AD2918"/>
    <w:rsid w:val="00AF66F5"/>
    <w:rsid w:val="00B13489"/>
    <w:rsid w:val="00B258BB"/>
    <w:rsid w:val="00B268E1"/>
    <w:rsid w:val="00B33E2F"/>
    <w:rsid w:val="00B40CB9"/>
    <w:rsid w:val="00B57A58"/>
    <w:rsid w:val="00B67B97"/>
    <w:rsid w:val="00B745E0"/>
    <w:rsid w:val="00B80A63"/>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D7D0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157B6"/>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53A86-1DDA-4A12-AE86-B87FB5AE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TotalTime>
  <Pages>2</Pages>
  <Words>328</Words>
  <Characters>1874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2022-02-21T03:38:00Z</dcterms:created>
  <dcterms:modified xsi:type="dcterms:W3CDTF">2022-08-05T03:14:00Z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(3)BZOL6xNYMf1Duea7All6H3woebPZo1MmtpJs4ap0Mu2SDYR2gly7SUt4O2chU+ECp1rV/7Bs
97tY4AHX2UYl/Mmx1hZmQfNPWydievRH5nmwq/xi5K0Fkf9gpjOpc5cwhlXazS2KrGTOlSl0
17CrxXAd/mIBqVBcmzMwDLGQedQZq2CAHnNEVYoogw4YqoJomy/VqxgQIxdzRLNPdwIs2CAj
zA8DaalA/JMXtLQtmm</vt:lpwstr>
  </property>
  <property fmtid="{D5CDD505-2E9C-101B-9397-08002B2CF9AE}" pid="22" name="_2015_ms_pID_7253431">
    <vt:lpwstr>9ALbcAQsXxYaxnuvf5Q5EpVKIjTW+Pymp/Y7cdgr7+E0AYaxOBoZki
I7S77B0rRCdDZR4/77rcQ+x9Fm/uF+TtQNps6Rd7Iyh97weKjP6YcInTrqykYTt43m0rqy6n
KuoTNUEvSadAI5Laq/TS0BMSs47um9rfhBZ2ryYZNdQtMA6ALBmQHnQvi8OJ3sLQ9ipVjlq6
7aCte0+FbewUFHoEt/y/QM/3zdYkklX6QTdJ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sg==</vt:lpwstr>
  </property>
</Properties>
</file>